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0D610" w14:textId="6EEFCEC9" w:rsidR="005040EF" w:rsidRDefault="00180043" w:rsidP="00046602">
      <w:pPr>
        <w:rPr>
          <w:rFonts w:eastAsiaTheme="majorEastAsia" w:cstheme="majorBidi"/>
          <w:b/>
          <w:color w:val="000000" w:themeColor="text1"/>
          <w:sz w:val="32"/>
          <w:szCs w:val="32"/>
        </w:rPr>
      </w:pPr>
      <w:bookmarkStart w:id="0" w:name="_GoBack"/>
      <w:bookmarkEnd w:id="0"/>
      <w:r w:rsidRPr="00947F18">
        <w:rPr>
          <w:rFonts w:eastAsiaTheme="majorEastAsia" w:cstheme="majorBidi"/>
          <w:b/>
          <w:color w:val="000000" w:themeColor="text1"/>
          <w:sz w:val="32"/>
          <w:szCs w:val="32"/>
        </w:rPr>
        <w:t>Choosing a Niche for Your Blog</w:t>
      </w:r>
      <w:r>
        <w:rPr>
          <w:rFonts w:eastAsiaTheme="majorEastAsia" w:cstheme="majorBidi"/>
          <w:b/>
          <w:color w:val="000000" w:themeColor="text1"/>
          <w:sz w:val="32"/>
          <w:szCs w:val="32"/>
        </w:rPr>
        <w:t xml:space="preserve">: </w:t>
      </w:r>
      <w:r w:rsidRPr="00947F18">
        <w:rPr>
          <w:rFonts w:eastAsiaTheme="majorEastAsia" w:cstheme="majorBidi"/>
          <w:b/>
          <w:color w:val="000000" w:themeColor="text1"/>
          <w:sz w:val="32"/>
          <w:szCs w:val="32"/>
        </w:rPr>
        <w:t xml:space="preserve">Top </w:t>
      </w:r>
      <w:r w:rsidR="00CC12BC">
        <w:rPr>
          <w:rFonts w:eastAsiaTheme="majorEastAsia" w:cstheme="majorBidi"/>
          <w:b/>
          <w:color w:val="000000" w:themeColor="text1"/>
          <w:sz w:val="32"/>
          <w:szCs w:val="32"/>
        </w:rPr>
        <w:t>3</w:t>
      </w:r>
      <w:r w:rsidRPr="00947F18">
        <w:rPr>
          <w:rFonts w:eastAsiaTheme="majorEastAsia" w:cstheme="majorBidi"/>
          <w:b/>
          <w:color w:val="000000" w:themeColor="text1"/>
          <w:sz w:val="32"/>
          <w:szCs w:val="32"/>
        </w:rPr>
        <w:t xml:space="preserve"> Tips for Finding the Perfect Niche</w:t>
      </w:r>
    </w:p>
    <w:p w14:paraId="41182EC4" w14:textId="77777777" w:rsidR="00947F18" w:rsidRDefault="00947F18" w:rsidP="00046602">
      <w:pPr>
        <w:rPr>
          <w:rFonts w:eastAsiaTheme="majorEastAsia" w:cstheme="majorBidi"/>
          <w:b/>
          <w:color w:val="000000" w:themeColor="text1"/>
          <w:sz w:val="32"/>
          <w:szCs w:val="32"/>
        </w:rPr>
      </w:pPr>
    </w:p>
    <w:p w14:paraId="02232390" w14:textId="0F1B5E43" w:rsidR="00ED75C0" w:rsidRDefault="00180043" w:rsidP="00222F0F">
      <w:r>
        <w:t>When it comes to starting a blog, many people will tell you to find your passion and write about what you know. While this is excellent advice, it isn't enough if you want to be successful and make money online. The key to creating a successful blog, and m</w:t>
      </w:r>
      <w:r>
        <w:t>aking money from it is finding a profitable niche. Finding the right niche to base your blog on is an essential part of building a blog that is often overlooked. Here are the top four tips for finding the perfect niche for your blog so you can start to mak</w:t>
      </w:r>
      <w:r>
        <w:t xml:space="preserve">e </w:t>
      </w:r>
      <w:r w:rsidR="00A34963">
        <w:t>money</w:t>
      </w:r>
      <w:r>
        <w:t xml:space="preserve"> online. </w:t>
      </w:r>
    </w:p>
    <w:p w14:paraId="4AC6E3D7" w14:textId="77777777" w:rsidR="00ED75C0" w:rsidRDefault="00ED75C0" w:rsidP="00222F0F"/>
    <w:p w14:paraId="71A8667C" w14:textId="6B30ACD6" w:rsidR="00D44221" w:rsidRDefault="00180043" w:rsidP="00222F0F">
      <w:pPr>
        <w:rPr>
          <w:b/>
        </w:rPr>
      </w:pPr>
      <w:r>
        <w:rPr>
          <w:b/>
        </w:rPr>
        <w:t>Pick a Subject You Like Talking About</w:t>
      </w:r>
    </w:p>
    <w:p w14:paraId="2A8DB8CA" w14:textId="3F642A56" w:rsidR="00A34963" w:rsidRDefault="00180043" w:rsidP="00222F0F">
      <w:r>
        <w:t>Starting a blog is an incredibly fun and exciting process. Unfortunately, most people tend to give up after just a couple of months because they've lost interest. This is why it is incredibly essentia</w:t>
      </w:r>
      <w:r>
        <w:t xml:space="preserve">l to pick a niche for your blog that you not only like to talk about but that you like to learn about as well. This could be a hobby you love, your work, </w:t>
      </w:r>
      <w:r w:rsidR="002409DA">
        <w:t xml:space="preserve">or about the new house you just bought. </w:t>
      </w:r>
      <w:r w:rsidR="005260B5">
        <w:t xml:space="preserve">You don’t have to be an expert, </w:t>
      </w:r>
      <w:r w:rsidR="00EA4BDD">
        <w:t xml:space="preserve">but you do need to choose a subject that you enjoy talking about. </w:t>
      </w:r>
    </w:p>
    <w:p w14:paraId="00B8F33F" w14:textId="52586EBC" w:rsidR="00EA4BDD" w:rsidRDefault="00EA4BDD" w:rsidP="00222F0F"/>
    <w:p w14:paraId="259CFAA4" w14:textId="2ACE813A" w:rsidR="00EA4BDD" w:rsidRDefault="00180043" w:rsidP="00222F0F">
      <w:pPr>
        <w:rPr>
          <w:b/>
        </w:rPr>
      </w:pPr>
      <w:r>
        <w:rPr>
          <w:b/>
        </w:rPr>
        <w:t>Complete Market Research</w:t>
      </w:r>
    </w:p>
    <w:p w14:paraId="4F40660A" w14:textId="358D8124" w:rsidR="003050DA" w:rsidRDefault="00180043" w:rsidP="00222F0F">
      <w:r>
        <w:t>Before you choose a niche for your blog, you need to make sure that there is a big enough market for the topics you want to write about and that you'll be able to make a profit. You can do this</w:t>
      </w:r>
      <w:r>
        <w:t xml:space="preserve"> with little market research. You can start your search with Google Trends. Type your topic into the search bar to see if it has any interest and the monthly search volume for the term. </w:t>
      </w:r>
      <w:r w:rsidR="00644071">
        <w:t xml:space="preserve">The graph will show you whether or not the topic is stable. If it shows the topic’s interest as declining, you might want to move on to another niche. </w:t>
      </w:r>
    </w:p>
    <w:p w14:paraId="10A018C6" w14:textId="68E31D79" w:rsidR="00644071" w:rsidRDefault="00644071" w:rsidP="00222F0F"/>
    <w:p w14:paraId="6BEE97FA" w14:textId="3E3DD75B" w:rsidR="00644071" w:rsidRDefault="00180043" w:rsidP="00222F0F">
      <w:pPr>
        <w:rPr>
          <w:b/>
        </w:rPr>
      </w:pPr>
      <w:r>
        <w:rPr>
          <w:b/>
        </w:rPr>
        <w:t>Pick a Smaller Niche</w:t>
      </w:r>
    </w:p>
    <w:p w14:paraId="657B8743" w14:textId="5B17752C" w:rsidR="000E5260" w:rsidRDefault="00180043" w:rsidP="00222F0F">
      <w:r>
        <w:t xml:space="preserve">Search for your topic on Google to see how much competition there is for the niche. </w:t>
      </w:r>
      <w:r w:rsidR="00CC12BC">
        <w:t xml:space="preserve">If there are a lot of results returned, you may want to consider a smaller niche that doesn't have as much competition. You can scroll to the bottom of the search results to see other related search terms that you could choose. </w:t>
      </w:r>
      <w:r w:rsidR="009702E7">
        <w:t>Pick one of the keywords and analyze it with Google Ads Keyword Planner</w:t>
      </w:r>
      <w:r w:rsidR="00C6409E">
        <w:t xml:space="preserve"> to find the low competition keywords that you can target. </w:t>
      </w:r>
    </w:p>
    <w:p w14:paraId="2DF7022F" w14:textId="781B9FCF" w:rsidR="00C6409E" w:rsidRDefault="00C6409E" w:rsidP="00222F0F"/>
    <w:p w14:paraId="56CEC720" w14:textId="58DC7FEB" w:rsidR="00C6409E" w:rsidRPr="000E5260" w:rsidRDefault="00180043" w:rsidP="00222F0F">
      <w:r>
        <w:lastRenderedPageBreak/>
        <w:t xml:space="preserve">Once you can find the right niche for your blog, you can start to write high-quality content that helps you stand out from the crowd. Keep these three tips in mind as you try to find the perfect niche for your blog. </w:t>
      </w:r>
    </w:p>
    <w:sectPr w:rsidR="00C6409E" w:rsidRPr="000E5260"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96C"/>
    <w:rsid w:val="000244F2"/>
    <w:rsid w:val="00033542"/>
    <w:rsid w:val="0004177A"/>
    <w:rsid w:val="00041F15"/>
    <w:rsid w:val="00043A15"/>
    <w:rsid w:val="00046602"/>
    <w:rsid w:val="00092771"/>
    <w:rsid w:val="000E5260"/>
    <w:rsid w:val="000F50C1"/>
    <w:rsid w:val="000F79FE"/>
    <w:rsid w:val="0014278D"/>
    <w:rsid w:val="00180043"/>
    <w:rsid w:val="00193861"/>
    <w:rsid w:val="001957C4"/>
    <w:rsid w:val="001B6A69"/>
    <w:rsid w:val="001E02B7"/>
    <w:rsid w:val="001F2E8F"/>
    <w:rsid w:val="00211FED"/>
    <w:rsid w:val="00220A82"/>
    <w:rsid w:val="00222F0F"/>
    <w:rsid w:val="002409DA"/>
    <w:rsid w:val="00262BA3"/>
    <w:rsid w:val="00296283"/>
    <w:rsid w:val="002B3AD2"/>
    <w:rsid w:val="002C0ACE"/>
    <w:rsid w:val="003050DA"/>
    <w:rsid w:val="003146A1"/>
    <w:rsid w:val="003149EA"/>
    <w:rsid w:val="00323691"/>
    <w:rsid w:val="00326722"/>
    <w:rsid w:val="003644F3"/>
    <w:rsid w:val="00371232"/>
    <w:rsid w:val="00377A29"/>
    <w:rsid w:val="00382527"/>
    <w:rsid w:val="00384EF9"/>
    <w:rsid w:val="003A13C2"/>
    <w:rsid w:val="003A561A"/>
    <w:rsid w:val="003C7130"/>
    <w:rsid w:val="003D4C63"/>
    <w:rsid w:val="003F03DD"/>
    <w:rsid w:val="00412D03"/>
    <w:rsid w:val="00425080"/>
    <w:rsid w:val="004442DE"/>
    <w:rsid w:val="00453CC0"/>
    <w:rsid w:val="00474E2E"/>
    <w:rsid w:val="005040EF"/>
    <w:rsid w:val="005260B5"/>
    <w:rsid w:val="00546C30"/>
    <w:rsid w:val="0057449A"/>
    <w:rsid w:val="00580629"/>
    <w:rsid w:val="005E4C95"/>
    <w:rsid w:val="006139D6"/>
    <w:rsid w:val="0064063D"/>
    <w:rsid w:val="00644071"/>
    <w:rsid w:val="00660AAD"/>
    <w:rsid w:val="006B0C90"/>
    <w:rsid w:val="006E2C3E"/>
    <w:rsid w:val="006F23B2"/>
    <w:rsid w:val="00711C48"/>
    <w:rsid w:val="007420EC"/>
    <w:rsid w:val="0074615E"/>
    <w:rsid w:val="00760188"/>
    <w:rsid w:val="00764A81"/>
    <w:rsid w:val="0079263D"/>
    <w:rsid w:val="007F2EB3"/>
    <w:rsid w:val="007F6A5F"/>
    <w:rsid w:val="0081461C"/>
    <w:rsid w:val="00840D36"/>
    <w:rsid w:val="008433AA"/>
    <w:rsid w:val="00863EB0"/>
    <w:rsid w:val="008711CE"/>
    <w:rsid w:val="008768E8"/>
    <w:rsid w:val="008A0F46"/>
    <w:rsid w:val="008B57EE"/>
    <w:rsid w:val="008C0C76"/>
    <w:rsid w:val="008E35A2"/>
    <w:rsid w:val="0090329D"/>
    <w:rsid w:val="00947F18"/>
    <w:rsid w:val="00947FA2"/>
    <w:rsid w:val="009702E7"/>
    <w:rsid w:val="0097673D"/>
    <w:rsid w:val="009A24E1"/>
    <w:rsid w:val="009A4B0F"/>
    <w:rsid w:val="009A5102"/>
    <w:rsid w:val="009A57A5"/>
    <w:rsid w:val="009B4358"/>
    <w:rsid w:val="009E530D"/>
    <w:rsid w:val="009E751D"/>
    <w:rsid w:val="00A34963"/>
    <w:rsid w:val="00A46B55"/>
    <w:rsid w:val="00A51A13"/>
    <w:rsid w:val="00A55629"/>
    <w:rsid w:val="00A57BAF"/>
    <w:rsid w:val="00A613E0"/>
    <w:rsid w:val="00A6749D"/>
    <w:rsid w:val="00A7635E"/>
    <w:rsid w:val="00AA6DCF"/>
    <w:rsid w:val="00AD5F47"/>
    <w:rsid w:val="00B02DDB"/>
    <w:rsid w:val="00B15184"/>
    <w:rsid w:val="00B1690B"/>
    <w:rsid w:val="00B365B3"/>
    <w:rsid w:val="00B47AB8"/>
    <w:rsid w:val="00B63DCA"/>
    <w:rsid w:val="00B7359A"/>
    <w:rsid w:val="00BC4ABD"/>
    <w:rsid w:val="00C0635F"/>
    <w:rsid w:val="00C36687"/>
    <w:rsid w:val="00C6409E"/>
    <w:rsid w:val="00C85EAB"/>
    <w:rsid w:val="00CB77D1"/>
    <w:rsid w:val="00CC12BC"/>
    <w:rsid w:val="00CC6F53"/>
    <w:rsid w:val="00D032CD"/>
    <w:rsid w:val="00D04B02"/>
    <w:rsid w:val="00D116DD"/>
    <w:rsid w:val="00D26221"/>
    <w:rsid w:val="00D2749C"/>
    <w:rsid w:val="00D403EE"/>
    <w:rsid w:val="00D44221"/>
    <w:rsid w:val="00D75A59"/>
    <w:rsid w:val="00D8496C"/>
    <w:rsid w:val="00DD29ED"/>
    <w:rsid w:val="00E138EA"/>
    <w:rsid w:val="00E31050"/>
    <w:rsid w:val="00E52150"/>
    <w:rsid w:val="00E67607"/>
    <w:rsid w:val="00E75BDA"/>
    <w:rsid w:val="00E827E0"/>
    <w:rsid w:val="00E87D70"/>
    <w:rsid w:val="00EA4BDD"/>
    <w:rsid w:val="00ED75C0"/>
    <w:rsid w:val="00ED7616"/>
    <w:rsid w:val="00F30920"/>
    <w:rsid w:val="00F31B33"/>
    <w:rsid w:val="00F50590"/>
    <w:rsid w:val="00F56D85"/>
    <w:rsid w:val="00F65AFF"/>
    <w:rsid w:val="00F70D57"/>
    <w:rsid w:val="00F72DF8"/>
    <w:rsid w:val="00F96F63"/>
    <w:rsid w:val="00FA4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5559A736-0A7E-E345-B0BE-FA42CB237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450</Words>
  <Characters>1915</Characters>
  <Application>Microsoft Office Word</Application>
  <DocSecurity>0</DocSecurity>
  <Lines>41</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2019-05-16T17:33:00Z</dcterms:created>
  <dcterms:modified xsi:type="dcterms:W3CDTF">2019-05-16T17:33:00Z</dcterms:modified>
  <cp:category/>
</cp:coreProperties>
</file>